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0B870E89" w14:textId="55853AEB" w:rsidR="003D33F7" w:rsidRDefault="00921804" w:rsidP="00F5141C">
      <w:pPr>
        <w:rPr>
          <w:rFonts w:ascii="Arial" w:hAnsi="Arial"/>
          <w:i/>
          <w:iCs/>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Pr>
          <w:rFonts w:ascii="Arial" w:hAnsi="Arial"/>
          <w:i/>
          <w:iCs/>
        </w:rPr>
        <w:t>link</w:t>
      </w:r>
      <w:r w:rsidR="00405A56">
        <w:rPr>
          <w:rFonts w:ascii="Arial" w:hAnsi="Arial"/>
          <w:i/>
          <w:iCs/>
        </w:rPr>
        <w:t xml:space="preserve"> </w:t>
      </w:r>
      <w:hyperlink r:id="rId10" w:history="1">
        <w:r w:rsidR="00405A56" w:rsidRPr="00F564BB">
          <w:rPr>
            <w:rStyle w:val="Hyperlink"/>
            <w:rFonts w:ascii="Arial" w:hAnsi="Arial"/>
            <w:i/>
            <w:iCs/>
          </w:rPr>
          <w:t>http</w:t>
        </w:r>
        <w:r w:rsidR="00405A56" w:rsidRPr="00F564BB">
          <w:rPr>
            <w:rStyle w:val="Hyperlink"/>
            <w:rFonts w:ascii="Arial" w:hAnsi="Arial"/>
            <w:i/>
            <w:iCs/>
          </w:rPr>
          <w:t>s</w:t>
        </w:r>
        <w:r w:rsidR="00405A56" w:rsidRPr="00F564BB">
          <w:rPr>
            <w:rStyle w:val="Hyperlink"/>
            <w:rFonts w:ascii="Arial" w:hAnsi="Arial"/>
            <w:i/>
            <w:iCs/>
          </w:rPr>
          <w:t>://www.canva.com/design/DAG-bAms3JI/OiQczdVENy2L-xf2z3HdPw/edit?utm_content=DAG-bAms3JI&amp;utm_campaign=designshare&amp;utm_medium=link2&amp;utm_source=sharebutton</w:t>
        </w:r>
      </w:hyperlink>
    </w:p>
    <w:p w14:paraId="6B953DEF" w14:textId="77777777" w:rsidR="00405A56" w:rsidRPr="00964C9F" w:rsidRDefault="00405A56" w:rsidP="00F5141C">
      <w:pPr>
        <w:rPr>
          <w:rFonts w:ascii="Arial" w:hAnsi="Arial" w:cs="Arial"/>
          <w:i/>
          <w:iCs/>
        </w:rPr>
      </w:pPr>
    </w:p>
    <w:p w14:paraId="6F276352" w14:textId="32BB400E" w:rsidR="00405A56"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4AADE87D" w14:textId="77777777" w:rsidR="00A9143F" w:rsidRPr="00A9143F" w:rsidRDefault="00F5684B" w:rsidP="00A9143F">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405A56">
        <w:rPr>
          <w:rFonts w:ascii="Arial" w:hAnsi="Arial"/>
        </w:rPr>
        <w:t>Gene Chávez</w:t>
      </w:r>
      <w:r w:rsidR="00CA10F9" w:rsidRPr="00CA10F9">
        <w:rPr>
          <w:rFonts w:ascii="Arial" w:hAnsi="Arial"/>
        </w:rPr>
        <w:t xml:space="preserve"> </w:t>
      </w:r>
      <w:r w:rsidR="00F5141C" w:rsidRPr="00F5141C">
        <w:rPr>
          <w:rFonts w:ascii="Arial" w:hAnsi="Arial"/>
        </w:rPr>
        <w:t>for a presentation of “</w:t>
      </w:r>
      <w:r w:rsidR="00405A56">
        <w:rPr>
          <w:rFonts w:ascii="Arial" w:hAnsi="Arial"/>
        </w:rPr>
        <w:t>Flour Power</w:t>
      </w:r>
      <w:r w:rsidR="00B469DC">
        <w:rPr>
          <w:rFonts w:ascii="Arial" w:hAnsi="Arial"/>
        </w:rPr>
        <w:t>.</w:t>
      </w:r>
      <w:r>
        <w:rPr>
          <w:rFonts w:ascii="Arial" w:hAnsi="Arial"/>
        </w:rPr>
        <w:t xml:space="preserve">” </w:t>
      </w:r>
      <w:r w:rsidR="00A9143F" w:rsidRPr="00A9143F">
        <w:rPr>
          <w:rFonts w:ascii="Arial" w:hAnsi="Arial"/>
        </w:rPr>
        <w:t xml:space="preserve">In this dynamic presentation, Gene Chávez shares his family’s recipe for making tortillas and tells stories about the history of Mexican residents settling in Kansas to work, raise families, and build community. Chávez draws upon his personal heritage and research to bring a simple, but important, cultural food tradition to life. </w:t>
      </w:r>
    </w:p>
    <w:p w14:paraId="5063B6DB" w14:textId="0CBCD190" w:rsidR="0021581F" w:rsidRDefault="0021581F" w:rsidP="0021581F">
      <w:pPr>
        <w:rPr>
          <w:rFonts w:ascii="Arial" w:hAnsi="Arial"/>
        </w:rPr>
      </w:pPr>
    </w:p>
    <w:p w14:paraId="5BA3F22C" w14:textId="4B640ED3"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A2129"/>
    <w:rsid w:val="000A4C31"/>
    <w:rsid w:val="000C7251"/>
    <w:rsid w:val="000D02AF"/>
    <w:rsid w:val="00182B2D"/>
    <w:rsid w:val="001D7D30"/>
    <w:rsid w:val="001E18DC"/>
    <w:rsid w:val="0021581F"/>
    <w:rsid w:val="00250E9C"/>
    <w:rsid w:val="002B7B06"/>
    <w:rsid w:val="00321389"/>
    <w:rsid w:val="003904A0"/>
    <w:rsid w:val="003D33F7"/>
    <w:rsid w:val="00405A56"/>
    <w:rsid w:val="00487C83"/>
    <w:rsid w:val="004F7520"/>
    <w:rsid w:val="00534683"/>
    <w:rsid w:val="006264D6"/>
    <w:rsid w:val="0071079A"/>
    <w:rsid w:val="007358C4"/>
    <w:rsid w:val="007618FC"/>
    <w:rsid w:val="00921804"/>
    <w:rsid w:val="00964C9F"/>
    <w:rsid w:val="009A09E8"/>
    <w:rsid w:val="009F009B"/>
    <w:rsid w:val="00A075FC"/>
    <w:rsid w:val="00A25917"/>
    <w:rsid w:val="00A9143F"/>
    <w:rsid w:val="00AC08EF"/>
    <w:rsid w:val="00AD537C"/>
    <w:rsid w:val="00B469DC"/>
    <w:rsid w:val="00C01CFD"/>
    <w:rsid w:val="00C32CD9"/>
    <w:rsid w:val="00CA10F9"/>
    <w:rsid w:val="00D74216"/>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bAms3JI/OiQczdVENy2L-xf2z3HdPw/edit?utm_content=DAG-bAms3JI&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bAms3JI/OiQczdVENy2L-xf2z3HdPw/edit?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2.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6</TotalTime>
  <Pages>1</Pages>
  <Words>368</Words>
  <Characters>1923</Characters>
  <Application>Microsoft Office Word</Application>
  <DocSecurity>0</DocSecurity>
  <Lines>56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6</cp:revision>
  <cp:lastPrinted>2026-01-15T21:09:00Z</cp:lastPrinted>
  <dcterms:created xsi:type="dcterms:W3CDTF">2026-01-14T20:27:00Z</dcterms:created>
  <dcterms:modified xsi:type="dcterms:W3CDTF">2026-01-15T21:20:00Z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